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14" w:rsidRPr="00A108E6" w:rsidRDefault="00061914" w:rsidP="0089410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bg-BG"/>
        </w:rPr>
      </w:pPr>
      <w:r w:rsidRPr="00A108E6">
        <w:rPr>
          <w:rFonts w:ascii="Times New Roman" w:hAnsi="Times New Roman"/>
          <w:b/>
          <w:i/>
          <w:sz w:val="24"/>
          <w:szCs w:val="24"/>
          <w:lang w:val="bg-BG"/>
        </w:rPr>
        <w:t>Приложение № 1</w:t>
      </w:r>
    </w:p>
    <w:p w:rsidR="00061914" w:rsidRPr="00A108E6" w:rsidRDefault="00061914" w:rsidP="0089410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A108E6">
        <w:rPr>
          <w:rFonts w:ascii="Times New Roman" w:hAnsi="Times New Roman"/>
          <w:b/>
          <w:i/>
          <w:sz w:val="24"/>
          <w:szCs w:val="24"/>
          <w:lang w:val="bg-BG"/>
        </w:rPr>
        <w:t>към чл. 1</w:t>
      </w:r>
      <w:r w:rsidRPr="00A108E6">
        <w:rPr>
          <w:rFonts w:ascii="Times New Roman" w:hAnsi="Times New Roman"/>
          <w:b/>
          <w:i/>
          <w:sz w:val="24"/>
          <w:szCs w:val="24"/>
          <w:lang w:val="ru-RU"/>
        </w:rPr>
        <w:t>5</w:t>
      </w:r>
      <w:r w:rsidRPr="00A108E6">
        <w:rPr>
          <w:rFonts w:ascii="Times New Roman" w:hAnsi="Times New Roman"/>
          <w:b/>
          <w:i/>
          <w:sz w:val="24"/>
          <w:szCs w:val="24"/>
          <w:lang w:val="bg-BG"/>
        </w:rPr>
        <w:t xml:space="preserve">, ал.1 </w:t>
      </w:r>
      <w:r w:rsidRPr="00A108E6">
        <w:rPr>
          <w:rFonts w:ascii="Times New Roman" w:hAnsi="Times New Roman"/>
          <w:b/>
          <w:i/>
          <w:sz w:val="24"/>
          <w:szCs w:val="24"/>
          <w:lang w:val="ru-RU"/>
        </w:rPr>
        <w:t>от Вътрешните правила</w:t>
      </w:r>
    </w:p>
    <w:p w:rsidR="00061914" w:rsidRPr="0024526F" w:rsidRDefault="00061914" w:rsidP="001A548E">
      <w:pPr>
        <w:tabs>
          <w:tab w:val="left" w:pos="6120"/>
          <w:tab w:val="left" w:pos="6480"/>
          <w:tab w:val="left" w:pos="6660"/>
        </w:tabs>
        <w:jc w:val="both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061914" w:rsidRDefault="00061914" w:rsidP="001A548E">
      <w:pPr>
        <w:tabs>
          <w:tab w:val="left" w:pos="6120"/>
          <w:tab w:val="left" w:pos="6480"/>
          <w:tab w:val="left" w:pos="6660"/>
        </w:tabs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061914" w:rsidRPr="0024526F" w:rsidRDefault="00061914" w:rsidP="001A548E">
      <w:pPr>
        <w:tabs>
          <w:tab w:val="left" w:pos="6120"/>
          <w:tab w:val="left" w:pos="6480"/>
          <w:tab w:val="left" w:pos="6660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0"/>
          <w:szCs w:val="20"/>
          <w:lang w:val="ru-RU"/>
        </w:rPr>
      </w:pPr>
      <w:r w:rsidRPr="001B710A">
        <w:rPr>
          <w:rFonts w:ascii="Times New Roman" w:hAnsi="Times New Roman"/>
          <w:b/>
          <w:sz w:val="20"/>
          <w:szCs w:val="20"/>
          <w:lang w:val="ru-RU"/>
        </w:rPr>
        <w:t>УТВЪРЖДАВАМ</w:t>
      </w:r>
      <w:r>
        <w:rPr>
          <w:rFonts w:ascii="Times New Roman" w:hAnsi="Times New Roman"/>
          <w:b/>
          <w:sz w:val="20"/>
          <w:szCs w:val="20"/>
          <w:lang w:val="bg-BG"/>
        </w:rPr>
        <w:t>:</w:t>
      </w:r>
      <w:r w:rsidRPr="001B710A">
        <w:rPr>
          <w:rFonts w:ascii="Times New Roman" w:hAnsi="Times New Roman"/>
          <w:b/>
          <w:sz w:val="20"/>
          <w:szCs w:val="20"/>
          <w:lang w:val="ru-RU"/>
        </w:rPr>
        <w:t xml:space="preserve">                                                            </w:t>
      </w:r>
      <w:r w:rsidRPr="0024526F">
        <w:rPr>
          <w:rFonts w:ascii="Times New Roman" w:hAnsi="Times New Roman"/>
          <w:b/>
          <w:sz w:val="20"/>
          <w:szCs w:val="20"/>
          <w:lang w:val="ru-RU"/>
        </w:rPr>
        <w:t xml:space="preserve">         </w:t>
      </w:r>
      <w:r w:rsidRPr="0024526F">
        <w:rPr>
          <w:rFonts w:ascii="Times New Roman" w:hAnsi="Times New Roman"/>
          <w:b/>
          <w:sz w:val="20"/>
          <w:szCs w:val="20"/>
          <w:lang w:val="ru-RU"/>
        </w:rPr>
        <w:tab/>
      </w:r>
      <w:r w:rsidRPr="0024526F">
        <w:rPr>
          <w:rFonts w:ascii="Times New Roman" w:hAnsi="Times New Roman"/>
          <w:b/>
          <w:sz w:val="20"/>
          <w:szCs w:val="20"/>
          <w:lang w:val="ru-RU"/>
        </w:rPr>
        <w:tab/>
      </w:r>
      <w:r w:rsidRPr="0024526F">
        <w:rPr>
          <w:rFonts w:ascii="Times New Roman" w:hAnsi="Times New Roman"/>
          <w:b/>
          <w:sz w:val="20"/>
          <w:szCs w:val="20"/>
          <w:lang w:val="ru-RU"/>
        </w:rPr>
        <w:tab/>
      </w:r>
      <w:r w:rsidRPr="0024526F">
        <w:rPr>
          <w:rFonts w:ascii="Times New Roman" w:hAnsi="Times New Roman"/>
          <w:b/>
          <w:sz w:val="20"/>
          <w:szCs w:val="20"/>
          <w:lang w:val="ru-RU"/>
        </w:rPr>
        <w:tab/>
      </w:r>
      <w:r w:rsidRPr="0024526F">
        <w:rPr>
          <w:rFonts w:ascii="Times New Roman" w:hAnsi="Times New Roman"/>
          <w:b/>
          <w:sz w:val="20"/>
          <w:szCs w:val="20"/>
          <w:lang w:val="ru-RU"/>
        </w:rPr>
        <w:tab/>
      </w:r>
      <w:r w:rsidRPr="0024526F">
        <w:rPr>
          <w:rFonts w:ascii="Times New Roman" w:hAnsi="Times New Roman"/>
          <w:b/>
          <w:sz w:val="20"/>
          <w:szCs w:val="20"/>
          <w:lang w:val="ru-RU"/>
        </w:rPr>
        <w:tab/>
      </w:r>
    </w:p>
    <w:p w:rsidR="00061914" w:rsidRPr="0024526F" w:rsidRDefault="00061914" w:rsidP="001A548E">
      <w:pPr>
        <w:spacing w:after="0" w:line="240" w:lineRule="auto"/>
        <w:jc w:val="both"/>
        <w:outlineLvl w:val="0"/>
        <w:rPr>
          <w:rFonts w:ascii="Times New Roman" w:hAnsi="Times New Roman"/>
          <w:b/>
          <w:sz w:val="20"/>
          <w:szCs w:val="20"/>
          <w:lang w:val="ru-RU"/>
        </w:rPr>
      </w:pPr>
      <w:r w:rsidRPr="001B710A">
        <w:rPr>
          <w:rFonts w:ascii="Times New Roman" w:hAnsi="Times New Roman"/>
          <w:b/>
          <w:sz w:val="20"/>
          <w:szCs w:val="20"/>
          <w:lang w:val="ru-RU"/>
        </w:rPr>
        <w:t xml:space="preserve">КМЕТ: </w:t>
      </w:r>
      <w:r w:rsidRPr="0024526F">
        <w:rPr>
          <w:rFonts w:ascii="Times New Roman" w:hAnsi="Times New Roman"/>
          <w:b/>
          <w:sz w:val="20"/>
          <w:szCs w:val="20"/>
          <w:lang w:val="ru-RU"/>
        </w:rPr>
        <w:t>…………………..…..........</w:t>
      </w:r>
    </w:p>
    <w:p w:rsidR="00061914" w:rsidRPr="00A46005" w:rsidRDefault="00061914" w:rsidP="001A548E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r w:rsidRPr="001B710A">
        <w:rPr>
          <w:rFonts w:ascii="Times New Roman" w:hAnsi="Times New Roman"/>
          <w:b/>
          <w:i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b/>
          <w:i/>
          <w:sz w:val="20"/>
          <w:szCs w:val="20"/>
          <w:lang w:val="ru-RU"/>
        </w:rPr>
        <w:t xml:space="preserve">        </w:t>
      </w:r>
      <w:r w:rsidRPr="00A46005">
        <w:rPr>
          <w:rFonts w:ascii="Times New Roman" w:hAnsi="Times New Roman"/>
          <w:b/>
          <w:color w:val="000000"/>
          <w:sz w:val="20"/>
          <w:szCs w:val="20"/>
          <w:lang w:val="ru-RU"/>
        </w:rPr>
        <w:t>/инж. Валентин Йорданов/</w:t>
      </w:r>
    </w:p>
    <w:p w:rsidR="00061914" w:rsidRDefault="00061914" w:rsidP="008941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1914" w:rsidRDefault="00061914" w:rsidP="008941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1914" w:rsidRDefault="00061914" w:rsidP="008941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1914" w:rsidRDefault="00061914" w:rsidP="008941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1914" w:rsidRPr="00822061" w:rsidRDefault="00061914" w:rsidP="008941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22061">
        <w:rPr>
          <w:rFonts w:ascii="Times New Roman" w:hAnsi="Times New Roman"/>
          <w:b/>
          <w:sz w:val="24"/>
          <w:szCs w:val="24"/>
          <w:lang w:val="bg-BG"/>
        </w:rPr>
        <w:t>ПЛАН - ГРАФИК</w:t>
      </w:r>
    </w:p>
    <w:p w:rsidR="00061914" w:rsidRPr="00CE3406" w:rsidRDefault="00061914" w:rsidP="00107EE9">
      <w:pPr>
        <w:spacing w:after="0" w:line="240" w:lineRule="auto"/>
        <w:jc w:val="center"/>
        <w:rPr>
          <w:rFonts w:ascii="Times New Roman" w:hAnsi="Times New Roman"/>
          <w:lang w:val="bg-BG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222"/>
        <w:gridCol w:w="1134"/>
        <w:gridCol w:w="1276"/>
        <w:gridCol w:w="1134"/>
        <w:gridCol w:w="992"/>
        <w:gridCol w:w="1134"/>
        <w:gridCol w:w="1276"/>
        <w:gridCol w:w="1134"/>
        <w:gridCol w:w="1134"/>
      </w:tblGrid>
      <w:tr w:rsidR="00061914" w:rsidRPr="0024526F" w:rsidTr="00EA1F39">
        <w:tc>
          <w:tcPr>
            <w:tcW w:w="480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EA1F3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 xml:space="preserve">№ </w:t>
            </w:r>
          </w:p>
        </w:tc>
        <w:tc>
          <w:tcPr>
            <w:tcW w:w="1222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EA1F3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Предмет на обществена поръчка</w:t>
            </w: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EA1F3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Вид на процедура и</w:t>
            </w:r>
          </w:p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EA1F3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прогнозна стойност без ДДС</w:t>
            </w:r>
          </w:p>
        </w:tc>
        <w:tc>
          <w:tcPr>
            <w:tcW w:w="1276" w:type="dxa"/>
          </w:tcPr>
          <w:p w:rsidR="00061914" w:rsidRPr="0024526F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A1F3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 xml:space="preserve">Стойност на поръчката, </w:t>
            </w:r>
            <w:r w:rsidRPr="0024526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включително на обособените позиции, без включен ДДС </w:t>
            </w:r>
          </w:p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EA1F39">
              <w:rPr>
                <w:rFonts w:ascii="Times New Roman" w:hAnsi="Times New Roman"/>
                <w:b/>
                <w:sz w:val="20"/>
                <w:szCs w:val="20"/>
              </w:rPr>
              <w:t>(с ДДС)</w:t>
            </w: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EA1F3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Източник на финансиране</w:t>
            </w:r>
          </w:p>
        </w:tc>
        <w:tc>
          <w:tcPr>
            <w:tcW w:w="992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EA1F3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Начална дата</w:t>
            </w:r>
          </w:p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EA1F3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за стартиране на процедурата</w:t>
            </w: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EA1F3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Дата на обявяване на процедурата</w:t>
            </w:r>
          </w:p>
        </w:tc>
        <w:tc>
          <w:tcPr>
            <w:tcW w:w="1276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EA1F3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Приблизителна дата за сключване на договора</w:t>
            </w: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EA1F3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Действащ договор (№, изпълнител, стойност)</w:t>
            </w: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EA1F3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заявител на поръчката</w:t>
            </w:r>
          </w:p>
        </w:tc>
      </w:tr>
      <w:tr w:rsidR="00061914" w:rsidRPr="0024526F" w:rsidTr="00EA1F39">
        <w:tc>
          <w:tcPr>
            <w:tcW w:w="480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22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992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061914" w:rsidRPr="0024526F" w:rsidTr="00EA1F39">
        <w:tc>
          <w:tcPr>
            <w:tcW w:w="480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22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992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061914" w:rsidRPr="0024526F" w:rsidTr="00EA1F39">
        <w:tc>
          <w:tcPr>
            <w:tcW w:w="480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22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992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061914" w:rsidRPr="0024526F" w:rsidTr="00EA1F39">
        <w:tc>
          <w:tcPr>
            <w:tcW w:w="480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22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992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061914" w:rsidRPr="0024526F" w:rsidTr="00EA1F39">
        <w:tc>
          <w:tcPr>
            <w:tcW w:w="480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22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992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061914" w:rsidRPr="00EA1F39" w:rsidRDefault="00061914" w:rsidP="00EA1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061914" w:rsidRDefault="00061914" w:rsidP="00107EE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61914" w:rsidRDefault="00061914" w:rsidP="00BB2F71">
      <w:pPr>
        <w:spacing w:after="0" w:line="240" w:lineRule="auto"/>
        <w:ind w:left="2160" w:firstLine="720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1914" w:rsidRDefault="00061914" w:rsidP="00BB2F71">
      <w:pPr>
        <w:spacing w:after="0" w:line="240" w:lineRule="auto"/>
        <w:ind w:left="2160" w:firstLine="720"/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061914" w:rsidRPr="00224AB8" w:rsidRDefault="00061914" w:rsidP="00BB2F71">
      <w:pPr>
        <w:spacing w:after="0" w:line="240" w:lineRule="auto"/>
        <w:ind w:left="2160" w:firstLine="72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24AB8">
        <w:rPr>
          <w:rFonts w:ascii="Times New Roman" w:hAnsi="Times New Roman"/>
          <w:b/>
          <w:sz w:val="24"/>
          <w:szCs w:val="24"/>
          <w:lang w:val="bg-BG"/>
        </w:rPr>
        <w:t>ИЗГОТВИЛ:</w:t>
      </w:r>
    </w:p>
    <w:p w:rsidR="00061914" w:rsidRDefault="00061914" w:rsidP="0089410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  <w:t>/ ........................................ /</w:t>
      </w:r>
    </w:p>
    <w:p w:rsidR="00061914" w:rsidRPr="00224AB8" w:rsidRDefault="00061914" w:rsidP="0089410E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224AB8">
        <w:rPr>
          <w:rFonts w:ascii="Times New Roman" w:hAnsi="Times New Roman"/>
          <w:sz w:val="18"/>
          <w:szCs w:val="18"/>
          <w:lang w:val="bg-BG"/>
        </w:rPr>
        <w:t>Подпис</w:t>
      </w:r>
    </w:p>
    <w:p w:rsidR="00061914" w:rsidRPr="00224AB8" w:rsidRDefault="00061914" w:rsidP="0089410E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bg-BG"/>
        </w:rPr>
      </w:pPr>
    </w:p>
    <w:p w:rsidR="00061914" w:rsidRDefault="00061914" w:rsidP="0089410E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061914" w:rsidRDefault="00061914" w:rsidP="0089410E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061914" w:rsidRDefault="00061914" w:rsidP="0089410E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061914" w:rsidRDefault="00061914" w:rsidP="0089410E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061914" w:rsidRDefault="00061914" w:rsidP="0089410E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061914" w:rsidRDefault="00061914" w:rsidP="0089410E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061914" w:rsidRDefault="00061914" w:rsidP="0089410E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061914" w:rsidRDefault="00061914" w:rsidP="0089410E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061914" w:rsidRPr="001B710A" w:rsidRDefault="00061914" w:rsidP="001A548E">
      <w:pPr>
        <w:tabs>
          <w:tab w:val="left" w:pos="6120"/>
          <w:tab w:val="left" w:pos="6480"/>
          <w:tab w:val="left" w:pos="6660"/>
        </w:tabs>
        <w:jc w:val="both"/>
        <w:outlineLvl w:val="0"/>
        <w:rPr>
          <w:rFonts w:ascii="Times New Roman" w:hAnsi="Times New Roman"/>
          <w:sz w:val="20"/>
          <w:szCs w:val="20"/>
        </w:rPr>
      </w:pPr>
      <w:r w:rsidRPr="001B710A">
        <w:rPr>
          <w:rFonts w:ascii="Times New Roman" w:hAnsi="Times New Roman"/>
          <w:b/>
          <w:sz w:val="20"/>
          <w:szCs w:val="20"/>
          <w:lang w:val="ru-RU"/>
        </w:rPr>
        <w:t xml:space="preserve"> </w:t>
      </w:r>
    </w:p>
    <w:p w:rsidR="00061914" w:rsidRPr="00BB2F71" w:rsidRDefault="00061914" w:rsidP="0089410E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bg-BG"/>
        </w:rPr>
      </w:pPr>
    </w:p>
    <w:sectPr w:rsidR="00061914" w:rsidRPr="00BB2F71" w:rsidSect="00125F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794"/>
    <w:rsid w:val="00061914"/>
    <w:rsid w:val="000F659A"/>
    <w:rsid w:val="00107EE9"/>
    <w:rsid w:val="0012181D"/>
    <w:rsid w:val="00125F03"/>
    <w:rsid w:val="00161DB9"/>
    <w:rsid w:val="001821DA"/>
    <w:rsid w:val="001A0938"/>
    <w:rsid w:val="001A548E"/>
    <w:rsid w:val="001B710A"/>
    <w:rsid w:val="001F0482"/>
    <w:rsid w:val="00224AB8"/>
    <w:rsid w:val="0024526F"/>
    <w:rsid w:val="002F2A27"/>
    <w:rsid w:val="0032543B"/>
    <w:rsid w:val="00351952"/>
    <w:rsid w:val="0038219A"/>
    <w:rsid w:val="00390ADE"/>
    <w:rsid w:val="003A69B1"/>
    <w:rsid w:val="003B1D54"/>
    <w:rsid w:val="003D0C98"/>
    <w:rsid w:val="004C6F75"/>
    <w:rsid w:val="00574CB6"/>
    <w:rsid w:val="005C664C"/>
    <w:rsid w:val="005D79BF"/>
    <w:rsid w:val="005E6D86"/>
    <w:rsid w:val="006043B9"/>
    <w:rsid w:val="0062226B"/>
    <w:rsid w:val="00644897"/>
    <w:rsid w:val="006802C3"/>
    <w:rsid w:val="007A0C61"/>
    <w:rsid w:val="007C0C28"/>
    <w:rsid w:val="007E08B8"/>
    <w:rsid w:val="007F6794"/>
    <w:rsid w:val="00803150"/>
    <w:rsid w:val="0081046D"/>
    <w:rsid w:val="00822061"/>
    <w:rsid w:val="00843217"/>
    <w:rsid w:val="0089410E"/>
    <w:rsid w:val="008D40D9"/>
    <w:rsid w:val="008E5D3A"/>
    <w:rsid w:val="009164B8"/>
    <w:rsid w:val="009972F9"/>
    <w:rsid w:val="009A693C"/>
    <w:rsid w:val="00A108E6"/>
    <w:rsid w:val="00A46005"/>
    <w:rsid w:val="00A96EBC"/>
    <w:rsid w:val="00AB0BC9"/>
    <w:rsid w:val="00AC001D"/>
    <w:rsid w:val="00B22C0B"/>
    <w:rsid w:val="00B51887"/>
    <w:rsid w:val="00BB2F71"/>
    <w:rsid w:val="00C648EE"/>
    <w:rsid w:val="00C77305"/>
    <w:rsid w:val="00CB60BB"/>
    <w:rsid w:val="00CE3406"/>
    <w:rsid w:val="00D260D9"/>
    <w:rsid w:val="00D478CC"/>
    <w:rsid w:val="00DF6783"/>
    <w:rsid w:val="00E00B24"/>
    <w:rsid w:val="00E22BBD"/>
    <w:rsid w:val="00E740AB"/>
    <w:rsid w:val="00EA1F39"/>
    <w:rsid w:val="00ED34B1"/>
    <w:rsid w:val="00F4596E"/>
    <w:rsid w:val="00FA055F"/>
    <w:rsid w:val="00FC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03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F048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3">
    <w:name w:val="Char Char3"/>
    <w:basedOn w:val="Normal"/>
    <w:uiPriority w:val="99"/>
    <w:rsid w:val="00A108E6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112</Words>
  <Characters>643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43</cp:revision>
  <dcterms:created xsi:type="dcterms:W3CDTF">2016-06-16T11:43:00Z</dcterms:created>
  <dcterms:modified xsi:type="dcterms:W3CDTF">2019-04-10T11:30:00Z</dcterms:modified>
</cp:coreProperties>
</file>